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3573" w14:textId="2590ACCC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57C0B">
        <w:rPr>
          <w:b/>
          <w:i/>
          <w:noProof/>
          <w:sz w:val="28"/>
        </w:rPr>
        <w:t>3445</w:t>
      </w:r>
    </w:p>
    <w:p w14:paraId="2C6F2E6C" w14:textId="65036586" w:rsidR="00D941EF" w:rsidRDefault="00D941EF" w:rsidP="00D941E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4054A8E5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CT/</w:t>
      </w:r>
      <w:r w:rsidR="006E6480" w:rsidRPr="00220888">
        <w:rPr>
          <w:rFonts w:cs="Arial"/>
          <w:b w:val="0"/>
          <w:bCs/>
          <w:color w:val="000000"/>
          <w:sz w:val="24"/>
        </w:rPr>
        <w:t>SA/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20A9C">
        <w:rPr>
          <w:rFonts w:cs="Arial"/>
          <w:b w:val="0"/>
          <w:bCs/>
          <w:sz w:val="24"/>
        </w:rPr>
        <w:t>XX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77777777" w:rsidR="00595B52" w:rsidRPr="00DA709D" w:rsidRDefault="002C5575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DD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Mon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YYYY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City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Country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004A89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47CE5">
        <w:rPr>
          <w:rFonts w:ascii="Arial" w:hAnsi="Arial" w:cs="Arial"/>
          <w:b/>
          <w:bCs/>
        </w:rPr>
        <w:t>Qualcomm Incor</w:t>
      </w:r>
      <w:r w:rsidR="00466426">
        <w:rPr>
          <w:rFonts w:ascii="Arial" w:hAnsi="Arial" w:cs="Arial"/>
          <w:b/>
          <w:bCs/>
        </w:rPr>
        <w:t>porated (</w:t>
      </w:r>
      <w:r w:rsidR="00466426" w:rsidRPr="00466426">
        <w:rPr>
          <w:rFonts w:ascii="Arial" w:hAnsi="Arial" w:cs="Arial"/>
          <w:b/>
          <w:bCs/>
          <w:highlight w:val="yellow"/>
        </w:rPr>
        <w:t>to be SA3</w:t>
      </w:r>
      <w:r w:rsidR="00466426">
        <w:rPr>
          <w:rFonts w:ascii="Arial" w:hAnsi="Arial" w:cs="Arial"/>
          <w:b/>
          <w:bCs/>
        </w:rPr>
        <w:t>)</w:t>
      </w:r>
    </w:p>
    <w:p w14:paraId="21C5915E" w14:textId="73167556" w:rsidR="00595B52" w:rsidRPr="00E42D2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E42D21">
        <w:rPr>
          <w:rFonts w:ascii="Arial" w:hAnsi="Arial" w:cs="Arial"/>
          <w:b/>
          <w:bCs/>
        </w:rPr>
        <w:t>Rel</w:t>
      </w:r>
      <w:r w:rsidR="00EC005E" w:rsidRPr="00E42D21">
        <w:rPr>
          <w:rFonts w:ascii="Arial" w:hAnsi="Arial" w:cs="Arial"/>
          <w:b/>
          <w:bCs/>
        </w:rPr>
        <w:t>-18</w:t>
      </w:r>
      <w:r w:rsidR="00520A9C" w:rsidRPr="00E42D21">
        <w:rPr>
          <w:rFonts w:ascii="Arial" w:hAnsi="Arial" w:cs="Arial"/>
          <w:b/>
          <w:bCs/>
        </w:rPr>
        <w:t xml:space="preserve"> </w:t>
      </w:r>
      <w:r w:rsidRPr="00E42D21">
        <w:rPr>
          <w:rFonts w:ascii="Arial" w:hAnsi="Arial" w:cs="Arial"/>
          <w:b/>
          <w:bCs/>
        </w:rPr>
        <w:t>Work Item Exception</w:t>
      </w:r>
      <w:r w:rsidR="00363594" w:rsidRPr="00E42D21">
        <w:rPr>
          <w:rFonts w:ascii="Arial" w:hAnsi="Arial" w:cs="Arial"/>
          <w:b/>
          <w:bCs/>
        </w:rPr>
        <w:t xml:space="preserve"> for</w:t>
      </w:r>
      <w:r w:rsidRPr="00E42D21">
        <w:rPr>
          <w:rFonts w:ascii="Arial" w:hAnsi="Arial" w:cs="Arial"/>
          <w:b/>
          <w:bCs/>
        </w:rPr>
        <w:t xml:space="preserve"> </w:t>
      </w:r>
      <w:r w:rsidR="00B43703" w:rsidRPr="00E42D21">
        <w:rPr>
          <w:rFonts w:ascii="Arial" w:hAnsi="Arial" w:cs="Arial"/>
          <w:b/>
          <w:bCs/>
          <w:color w:val="000000"/>
        </w:rPr>
        <w:t>UAS Phase 2 security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1119B5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42D21">
        <w:rPr>
          <w:rFonts w:ascii="Arial" w:hAnsi="Arial"/>
          <w:b/>
        </w:rPr>
        <w:t>??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400C69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D7E47" w:rsidRPr="00BD7E47">
        <w:rPr>
          <w:sz w:val="24"/>
          <w:szCs w:val="24"/>
        </w:rPr>
        <w:t>Security for Further Architecture Enhancement for UAV and UAM</w:t>
      </w:r>
    </w:p>
    <w:p w14:paraId="3C946738" w14:textId="50FF7D76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DD2BB2" w:rsidRPr="00DD2BB2">
        <w:rPr>
          <w:sz w:val="24"/>
          <w:szCs w:val="24"/>
        </w:rPr>
        <w:t>UAS_Ph2</w:t>
      </w:r>
    </w:p>
    <w:p w14:paraId="2448A9DC" w14:textId="2A5CA11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9517D" w:rsidRPr="0019517D">
        <w:rPr>
          <w:sz w:val="24"/>
          <w:szCs w:val="24"/>
        </w:rPr>
        <w:t>990036</w:t>
      </w:r>
    </w:p>
    <w:p w14:paraId="12A92096" w14:textId="37A70B4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C2E2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5B7CA39" w:rsidR="00187B47" w:rsidRPr="00DA709D" w:rsidRDefault="002556C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9A8A466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9AC1417" w:rsidR="00187B47" w:rsidRPr="00DA709D" w:rsidRDefault="00AC2E2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D43FA9B" w:rsidR="00E72B61" w:rsidRPr="00684CA1" w:rsidRDefault="00213A53" w:rsidP="00B066D2">
            <w:pPr>
              <w:spacing w:after="0"/>
            </w:pPr>
            <w:r w:rsidRPr="00213A53">
              <w:t>TSG#101 (Sept 2023)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B3C7E58" w:rsidR="00E72B61" w:rsidRPr="00684CA1" w:rsidRDefault="0019517D" w:rsidP="00B066D2">
            <w:pPr>
              <w:pStyle w:val="Index1"/>
            </w:pPr>
            <w:r>
              <w:t>UAS Phase 2 work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29FAF82" w:rsidR="00E72B61" w:rsidRPr="00684CA1" w:rsidRDefault="0019517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33.256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D9F967F" w:rsidR="00E72B61" w:rsidRPr="00684CA1" w:rsidRDefault="0019517D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Finali</w:t>
            </w:r>
            <w:r w:rsidR="00B11556">
              <w:rPr>
                <w:bCs/>
              </w:rPr>
              <w:t>sing the security feature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E044A2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1155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B5D4466" w:rsidR="00E72B61" w:rsidRPr="00684CA1" w:rsidRDefault="00B11556" w:rsidP="00B066D2">
            <w:pPr>
              <w:spacing w:after="0"/>
            </w:pPr>
            <w:r>
              <w:t>Possible security gaps</w:t>
            </w:r>
            <w:r w:rsidR="00DB76BE">
              <w:t xml:space="preserve"> for UAS Phase 2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B59C259" w:rsidR="00E72B61" w:rsidRPr="00684CA1" w:rsidRDefault="00742996" w:rsidP="00E72B61">
      <w:pPr>
        <w:rPr>
          <w:lang w:eastAsia="zh-CN"/>
        </w:rPr>
      </w:pPr>
      <w:r>
        <w:rPr>
          <w:lang w:eastAsia="zh-CN"/>
        </w:rPr>
        <w:t xml:space="preserve">The work provides the security aspects of UAS Phase 2.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12F4E5A7" w:rsidR="00E72B61" w:rsidRPr="00684CA1" w:rsidRDefault="00742996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 yet identified.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7882" w14:textId="77777777" w:rsidR="00D9295E" w:rsidRDefault="00D9295E">
      <w:r>
        <w:separator/>
      </w:r>
    </w:p>
  </w:endnote>
  <w:endnote w:type="continuationSeparator" w:id="0">
    <w:p w14:paraId="4D07ED18" w14:textId="77777777" w:rsidR="00D9295E" w:rsidRDefault="00D9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00BB9" w14:textId="77777777" w:rsidR="00D9295E" w:rsidRDefault="00D9295E">
      <w:r>
        <w:separator/>
      </w:r>
    </w:p>
  </w:footnote>
  <w:footnote w:type="continuationSeparator" w:id="0">
    <w:p w14:paraId="541F5D42" w14:textId="77777777" w:rsidR="00D9295E" w:rsidRDefault="00D9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57C0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17D"/>
    <w:rsid w:val="001958AD"/>
    <w:rsid w:val="001C5C86"/>
    <w:rsid w:val="002000C2"/>
    <w:rsid w:val="002018D8"/>
    <w:rsid w:val="00213A53"/>
    <w:rsid w:val="00220888"/>
    <w:rsid w:val="00223AB7"/>
    <w:rsid w:val="002556C5"/>
    <w:rsid w:val="0025646D"/>
    <w:rsid w:val="002676EC"/>
    <w:rsid w:val="002C5575"/>
    <w:rsid w:val="002E7A9E"/>
    <w:rsid w:val="003149AD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66426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42996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7CE5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C2E2A"/>
    <w:rsid w:val="00B03C01"/>
    <w:rsid w:val="00B066D2"/>
    <w:rsid w:val="00B078D6"/>
    <w:rsid w:val="00B11556"/>
    <w:rsid w:val="00B3015C"/>
    <w:rsid w:val="00B43703"/>
    <w:rsid w:val="00B47DAF"/>
    <w:rsid w:val="00BA4095"/>
    <w:rsid w:val="00BC642A"/>
    <w:rsid w:val="00BD7E47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DB76BE"/>
    <w:rsid w:val="00DD2BB2"/>
    <w:rsid w:val="00E00C03"/>
    <w:rsid w:val="00E033E0"/>
    <w:rsid w:val="00E13CB2"/>
    <w:rsid w:val="00E42D21"/>
    <w:rsid w:val="00E72B61"/>
    <w:rsid w:val="00E90B85"/>
    <w:rsid w:val="00EC005E"/>
    <w:rsid w:val="00EC7EB2"/>
    <w:rsid w:val="00F40B2F"/>
    <w:rsid w:val="00F4338D"/>
    <w:rsid w:val="00F440D3"/>
    <w:rsid w:val="00F7510A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basedOn w:val="DefaultParagraphFont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Qualcomm-3</cp:lastModifiedBy>
  <cp:revision>2</cp:revision>
  <cp:lastPrinted>2009-10-12T14:10:00Z</cp:lastPrinted>
  <dcterms:created xsi:type="dcterms:W3CDTF">2023-05-26T13:52:00Z</dcterms:created>
  <dcterms:modified xsi:type="dcterms:W3CDTF">2023-05-26T13:52:00Z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